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B4" w:rsidRDefault="00765AB4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65AB4" w:rsidRDefault="00765AB4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65AB4" w:rsidRDefault="00765AB4" w:rsidP="00377A5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65AB4">
        <w:tc>
          <w:tcPr>
            <w:tcW w:w="1384" w:type="dxa"/>
            <w:vMerge w:val="restart"/>
            <w:vAlign w:val="center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5AB4">
        <w:tc>
          <w:tcPr>
            <w:tcW w:w="1384" w:type="dxa"/>
            <w:vMerge/>
            <w:vAlign w:val="center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65AB4" w:rsidRPr="006D75E3" w:rsidRDefault="00765AB4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65AB4" w:rsidRDefault="00765AB4">
            <w:pPr>
              <w:rPr>
                <w:lang w:eastAsia="en-US"/>
              </w:rPr>
            </w:pPr>
          </w:p>
        </w:tc>
      </w:tr>
      <w:tr w:rsidR="00765AB4">
        <w:trPr>
          <w:trHeight w:val="2447"/>
        </w:trPr>
        <w:tc>
          <w:tcPr>
            <w:tcW w:w="1384" w:type="dxa"/>
          </w:tcPr>
          <w:p w:rsidR="00765AB4" w:rsidRPr="006D75E3" w:rsidRDefault="00765AB4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Смирнова С.А.</w:t>
            </w:r>
          </w:p>
        </w:tc>
        <w:tc>
          <w:tcPr>
            <w:tcW w:w="1602" w:type="dxa"/>
          </w:tcPr>
          <w:p w:rsidR="00765AB4" w:rsidRDefault="00765AB4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«Лебедев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О</w:t>
            </w:r>
            <w:r w:rsidRPr="006D75E3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765AB4" w:rsidRDefault="00765AB4">
            <w:pPr>
              <w:rPr>
                <w:lang w:eastAsia="en-US"/>
              </w:rPr>
            </w:pPr>
            <w:r>
              <w:rPr>
                <w:lang w:eastAsia="en-US"/>
              </w:rPr>
              <w:t>1) Жилой дом</w:t>
            </w:r>
          </w:p>
          <w:p w:rsidR="00765AB4" w:rsidRDefault="00765AB4">
            <w:pPr>
              <w:rPr>
                <w:lang w:eastAsia="en-US"/>
              </w:rPr>
            </w:pPr>
          </w:p>
          <w:p w:rsidR="00765AB4" w:rsidRDefault="00765AB4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  <w:p w:rsidR="00765AB4" w:rsidRDefault="00765AB4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765AB4" w:rsidRPr="006D75E3" w:rsidRDefault="00765AB4" w:rsidP="00235FB3">
            <w:pPr>
              <w:rPr>
                <w:color w:val="333333"/>
                <w:lang w:eastAsia="en-US"/>
              </w:rPr>
            </w:pPr>
          </w:p>
          <w:p w:rsidR="00765AB4" w:rsidRPr="006D75E3" w:rsidRDefault="00765AB4" w:rsidP="00AF161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3/4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65AB4" w:rsidRPr="006D75E3" w:rsidRDefault="00765AB4" w:rsidP="00235FB3">
            <w:pPr>
              <w:rPr>
                <w:color w:val="333333"/>
                <w:lang w:eastAsia="en-US"/>
              </w:rPr>
            </w:pPr>
          </w:p>
          <w:p w:rsidR="00765AB4" w:rsidRPr="006D75E3" w:rsidRDefault="00765AB4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96,5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957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65AB4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  <w:p w:rsidR="00765AB4" w:rsidRPr="006D75E3" w:rsidRDefault="00765AB4" w:rsidP="00AF1616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65AB4" w:rsidRPr="006D75E3" w:rsidRDefault="00765AB4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65AB4" w:rsidRDefault="00765AB4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554947,09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333333"/>
                <w:lang w:val="en-US" w:eastAsia="en-US"/>
              </w:rPr>
            </w:pPr>
          </w:p>
        </w:tc>
      </w:tr>
      <w:tr w:rsidR="00765AB4">
        <w:trPr>
          <w:trHeight w:val="839"/>
        </w:trPr>
        <w:tc>
          <w:tcPr>
            <w:tcW w:w="1384" w:type="dxa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65AB4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Жилой дом</w:t>
            </w:r>
          </w:p>
          <w:p w:rsidR="00765AB4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765AB4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96,5</w:t>
            </w:r>
          </w:p>
          <w:p w:rsidR="00765AB4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765AB4" w:rsidRDefault="00765AB4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765AB4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1)Автомобиль легковой</w:t>
            </w: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ДЭУ НЕКСИЯ</w:t>
            </w:r>
          </w:p>
          <w:p w:rsidR="00765AB4" w:rsidRDefault="00765AB4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Трактор </w:t>
            </w: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Т-25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270076,05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</w:tr>
      <w:tr w:rsidR="00765AB4">
        <w:tc>
          <w:tcPr>
            <w:tcW w:w="1384" w:type="dxa"/>
          </w:tcPr>
          <w:p w:rsidR="00765AB4" w:rsidRDefault="00765AB4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</w:t>
            </w:r>
            <w:r w:rsidRPr="006D75E3">
              <w:rPr>
                <w:color w:val="800000"/>
                <w:lang w:eastAsia="en-US"/>
              </w:rPr>
              <w:t>илой дом</w:t>
            </w:r>
          </w:p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65AB4" w:rsidRDefault="00765AB4" w:rsidP="00D4663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</w:t>
            </w:r>
            <w:r w:rsidRPr="006D75E3">
              <w:rPr>
                <w:color w:val="800000"/>
                <w:lang w:eastAsia="en-US"/>
              </w:rPr>
              <w:t>долевая</w:t>
            </w: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96,5</w:t>
            </w:r>
          </w:p>
          <w:p w:rsidR="00765AB4" w:rsidRPr="006D75E3" w:rsidRDefault="00765AB4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</w:p>
          <w:p w:rsidR="00765AB4" w:rsidRPr="006D75E3" w:rsidRDefault="00765AB4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65AB4" w:rsidRDefault="00765AB4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765AB4" w:rsidRPr="006D75E3" w:rsidRDefault="00765AB4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765AB4" w:rsidRPr="006D75E3" w:rsidRDefault="00765AB4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65AB4" w:rsidRPr="006D75E3" w:rsidRDefault="00765AB4">
            <w:pPr>
              <w:rPr>
                <w:color w:val="800000"/>
                <w:lang w:eastAsia="en-US"/>
              </w:rPr>
            </w:pPr>
          </w:p>
        </w:tc>
      </w:tr>
    </w:tbl>
    <w:p w:rsidR="00765AB4" w:rsidRDefault="00765AB4" w:rsidP="00CA2F45"/>
    <w:sectPr w:rsidR="00765AB4" w:rsidSect="00377A5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6"/>
    <w:rsid w:val="00042815"/>
    <w:rsid w:val="000961A1"/>
    <w:rsid w:val="000E0B9D"/>
    <w:rsid w:val="000E42D1"/>
    <w:rsid w:val="00235FB3"/>
    <w:rsid w:val="00295AFF"/>
    <w:rsid w:val="00301CCE"/>
    <w:rsid w:val="00377A50"/>
    <w:rsid w:val="003C2DA2"/>
    <w:rsid w:val="00541FC2"/>
    <w:rsid w:val="005751E9"/>
    <w:rsid w:val="00587E16"/>
    <w:rsid w:val="005C12B7"/>
    <w:rsid w:val="006D75E3"/>
    <w:rsid w:val="006E1575"/>
    <w:rsid w:val="006E4EB8"/>
    <w:rsid w:val="00732A72"/>
    <w:rsid w:val="00765AB4"/>
    <w:rsid w:val="008902CD"/>
    <w:rsid w:val="00927FA6"/>
    <w:rsid w:val="00936899"/>
    <w:rsid w:val="00970972"/>
    <w:rsid w:val="00AD4FE2"/>
    <w:rsid w:val="00AF1616"/>
    <w:rsid w:val="00B11C74"/>
    <w:rsid w:val="00B2262E"/>
    <w:rsid w:val="00CA2F45"/>
    <w:rsid w:val="00CA60E9"/>
    <w:rsid w:val="00CA6CDC"/>
    <w:rsid w:val="00D46634"/>
    <w:rsid w:val="00ED0FC7"/>
    <w:rsid w:val="00F73C16"/>
    <w:rsid w:val="00F9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7E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155</Words>
  <Characters>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2014-05-08T04:59:00Z</dcterms:created>
  <dcterms:modified xsi:type="dcterms:W3CDTF">2017-05-03T09:56:00Z</dcterms:modified>
</cp:coreProperties>
</file>